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25640D" w:rsidRPr="0025640D" w:rsidTr="00FC22F1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:rsidR="0025640D" w:rsidRPr="0025640D" w:rsidRDefault="0025640D" w:rsidP="0025640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25640D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ΕΙΔΟΣ Οπτική ίνα </w:t>
            </w:r>
            <w:proofErr w:type="spellStart"/>
            <w:r w:rsidRPr="0025640D">
              <w:rPr>
                <w:rFonts w:ascii="Tahoma" w:eastAsia="DengXian" w:hAnsi="Tahoma" w:cs="Tahoma"/>
                <w:color w:val="000000"/>
                <w:sz w:val="18"/>
                <w:szCs w:val="18"/>
              </w:rPr>
              <w:t>Ερβίου</w:t>
            </w:r>
            <w:proofErr w:type="spellEnd"/>
            <w:r w:rsidRPr="0025640D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 Er30 (2 μέτρα)</w:t>
            </w:r>
          </w:p>
        </w:tc>
      </w:tr>
      <w:tr w:rsidR="0025640D" w:rsidRPr="0025640D" w:rsidTr="00FC22F1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:rsidR="0025640D" w:rsidRPr="0025640D" w:rsidRDefault="0025640D" w:rsidP="0025640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25640D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:rsidR="0025640D" w:rsidRPr="0025640D" w:rsidRDefault="0025640D" w:rsidP="0025640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25640D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25640D" w:rsidRPr="0025640D" w:rsidRDefault="0025640D" w:rsidP="0025640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25640D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25640D" w:rsidRPr="0025640D" w:rsidRDefault="0025640D" w:rsidP="0025640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25640D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:rsidR="0025640D" w:rsidRPr="0025640D" w:rsidRDefault="0025640D" w:rsidP="0025640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25640D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ΠΑΡΑΠΟΜΠΗ</w:t>
            </w:r>
          </w:p>
        </w:tc>
      </w:tr>
      <w:tr w:rsidR="0025640D" w:rsidRPr="0025640D" w:rsidTr="00FC22F1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25640D" w:rsidRPr="0025640D" w:rsidRDefault="0025640D" w:rsidP="0025640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25640D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25640D" w:rsidRPr="0025640D" w:rsidRDefault="0025640D" w:rsidP="0025640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25640D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25640D" w:rsidRPr="0025640D" w:rsidRDefault="0025640D" w:rsidP="0025640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25640D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25640D" w:rsidRPr="0025640D" w:rsidRDefault="0025640D" w:rsidP="0025640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25640D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25640D" w:rsidRPr="0025640D" w:rsidRDefault="0025640D" w:rsidP="0025640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25640D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(ε)</w:t>
            </w:r>
          </w:p>
        </w:tc>
      </w:tr>
      <w:tr w:rsidR="0025640D" w:rsidRPr="0025640D" w:rsidTr="00FC22F1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25640D" w:rsidRPr="0025640D" w:rsidRDefault="0025640D" w:rsidP="0025640D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25640D"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25640D" w:rsidRPr="0025640D" w:rsidRDefault="0025640D" w:rsidP="0025640D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25640D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>Γενικά</w:t>
            </w:r>
            <w:proofErr w:type="spellEnd"/>
            <w:r w:rsidRPr="0025640D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Χαρα</w:t>
            </w:r>
            <w:proofErr w:type="spellStart"/>
            <w:r w:rsidRPr="0025640D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>κτηριστικά</w:t>
            </w:r>
            <w:proofErr w:type="spellEnd"/>
            <w:r w:rsidRPr="0025640D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25640D" w:rsidRPr="0025640D" w:rsidRDefault="0025640D" w:rsidP="0025640D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25640D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25640D" w:rsidRPr="0025640D" w:rsidRDefault="0025640D" w:rsidP="0025640D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25640D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25640D" w:rsidRPr="0025640D" w:rsidRDefault="0025640D" w:rsidP="0025640D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25640D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</w:tr>
      <w:tr w:rsidR="0025640D" w:rsidRPr="0025640D" w:rsidTr="00FC22F1">
        <w:trPr>
          <w:trHeight w:val="428"/>
          <w:jc w:val="center"/>
        </w:trPr>
        <w:tc>
          <w:tcPr>
            <w:tcW w:w="1124" w:type="dxa"/>
            <w:vAlign w:val="center"/>
            <w:hideMark/>
          </w:tcPr>
          <w:p w:rsidR="0025640D" w:rsidRPr="0025640D" w:rsidRDefault="0025640D" w:rsidP="0025640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25640D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1</w:t>
            </w:r>
          </w:p>
        </w:tc>
        <w:tc>
          <w:tcPr>
            <w:tcW w:w="3261" w:type="dxa"/>
            <w:vAlign w:val="center"/>
          </w:tcPr>
          <w:p w:rsidR="0025640D" w:rsidRPr="0025640D" w:rsidRDefault="0025640D" w:rsidP="0025640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25640D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Erbium Doped Fiber</w:t>
            </w:r>
            <w:r w:rsidRPr="0025640D">
              <w:rPr>
                <w:rFonts w:ascii="Tahoma" w:hAnsi="Tahoma" w:cs="Tahoma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080" w:type="dxa"/>
            <w:vAlign w:val="center"/>
            <w:hideMark/>
          </w:tcPr>
          <w:p w:rsidR="0025640D" w:rsidRPr="0025640D" w:rsidRDefault="0025640D" w:rsidP="0025640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25640D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25640D" w:rsidRPr="0025640D" w:rsidRDefault="0025640D" w:rsidP="0025640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25640D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25640D" w:rsidRPr="0025640D" w:rsidRDefault="0025640D" w:rsidP="0025640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25640D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</w:tr>
      <w:tr w:rsidR="0025640D" w:rsidRPr="0025640D" w:rsidTr="00FC22F1">
        <w:trPr>
          <w:trHeight w:val="567"/>
          <w:jc w:val="center"/>
        </w:trPr>
        <w:tc>
          <w:tcPr>
            <w:tcW w:w="1124" w:type="dxa"/>
            <w:vAlign w:val="center"/>
            <w:hideMark/>
          </w:tcPr>
          <w:p w:rsidR="0025640D" w:rsidRPr="0025640D" w:rsidRDefault="0025640D" w:rsidP="0025640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25640D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2</w:t>
            </w:r>
          </w:p>
        </w:tc>
        <w:tc>
          <w:tcPr>
            <w:tcW w:w="3261" w:type="dxa"/>
            <w:vAlign w:val="center"/>
          </w:tcPr>
          <w:p w:rsidR="0025640D" w:rsidRPr="0025640D" w:rsidRDefault="0025640D" w:rsidP="0025640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</w:pPr>
            <w:r w:rsidRPr="0025640D">
              <w:rPr>
                <w:rFonts w:ascii="Tahoma" w:hAnsi="Tahoma" w:cs="Tahoma"/>
                <w:color w:val="000000"/>
                <w:sz w:val="18"/>
                <w:szCs w:val="18"/>
              </w:rPr>
              <w:t>Απορρόφηση</w:t>
            </w:r>
            <w:r w:rsidRPr="0025640D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 xml:space="preserve"> 30 dB/m @ 1530 nm, </w:t>
            </w:r>
          </w:p>
        </w:tc>
        <w:tc>
          <w:tcPr>
            <w:tcW w:w="1080" w:type="dxa"/>
            <w:vAlign w:val="center"/>
            <w:hideMark/>
          </w:tcPr>
          <w:p w:rsidR="0025640D" w:rsidRPr="0025640D" w:rsidRDefault="0025640D" w:rsidP="0025640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25640D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25640D" w:rsidRPr="0025640D" w:rsidRDefault="0025640D" w:rsidP="0025640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25640D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25640D" w:rsidRPr="0025640D" w:rsidRDefault="0025640D" w:rsidP="0025640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25640D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</w:tr>
      <w:tr w:rsidR="0025640D" w:rsidRPr="0025640D" w:rsidTr="00FC22F1">
        <w:trPr>
          <w:trHeight w:val="540"/>
          <w:jc w:val="center"/>
        </w:trPr>
        <w:tc>
          <w:tcPr>
            <w:tcW w:w="1124" w:type="dxa"/>
            <w:vAlign w:val="center"/>
            <w:hideMark/>
          </w:tcPr>
          <w:p w:rsidR="0025640D" w:rsidRPr="0025640D" w:rsidRDefault="0025640D" w:rsidP="0025640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25640D">
              <w:rPr>
                <w:rFonts w:ascii="Tahoma" w:eastAsia="DengXian" w:hAnsi="Tahoma" w:cs="Tahoma"/>
                <w:color w:val="000000"/>
                <w:sz w:val="18"/>
                <w:szCs w:val="18"/>
              </w:rPr>
              <w:t>3</w:t>
            </w:r>
          </w:p>
        </w:tc>
        <w:tc>
          <w:tcPr>
            <w:tcW w:w="3261" w:type="dxa"/>
            <w:vAlign w:val="center"/>
          </w:tcPr>
          <w:p w:rsidR="0025640D" w:rsidRPr="0025640D" w:rsidRDefault="0025640D" w:rsidP="0025640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25640D">
              <w:rPr>
                <w:rFonts w:ascii="Tahoma" w:hAnsi="Tahoma" w:cs="Tahoma"/>
                <w:color w:val="000000"/>
                <w:sz w:val="18"/>
                <w:szCs w:val="18"/>
              </w:rPr>
              <w:t xml:space="preserve">Αριθμητικό άνοιγμα (ΝΑ) </w:t>
            </w:r>
            <w:r w:rsidRPr="0025640D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 xml:space="preserve">0.2  </w:t>
            </w:r>
          </w:p>
        </w:tc>
        <w:tc>
          <w:tcPr>
            <w:tcW w:w="1080" w:type="dxa"/>
            <w:vAlign w:val="center"/>
            <w:hideMark/>
          </w:tcPr>
          <w:p w:rsidR="0025640D" w:rsidRPr="0025640D" w:rsidRDefault="0025640D" w:rsidP="0025640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25640D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25640D" w:rsidRPr="0025640D" w:rsidRDefault="0025640D" w:rsidP="0025640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25640D">
              <w:rPr>
                <w:rFonts w:ascii="Tahoma" w:eastAsia="DengXian" w:hAnsi="Tahoma" w:cs="Tahom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25640D" w:rsidRPr="0025640D" w:rsidRDefault="0025640D" w:rsidP="0025640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25640D">
              <w:rPr>
                <w:rFonts w:ascii="Tahoma" w:eastAsia="DengXian" w:hAnsi="Tahoma" w:cs="Tahoma"/>
                <w:color w:val="000000"/>
                <w:sz w:val="18"/>
                <w:szCs w:val="18"/>
              </w:rPr>
              <w:t> </w:t>
            </w:r>
          </w:p>
        </w:tc>
      </w:tr>
      <w:tr w:rsidR="0025640D" w:rsidRPr="0025640D" w:rsidTr="00FC22F1">
        <w:trPr>
          <w:trHeight w:val="330"/>
          <w:jc w:val="center"/>
        </w:trPr>
        <w:tc>
          <w:tcPr>
            <w:tcW w:w="1124" w:type="dxa"/>
            <w:vAlign w:val="center"/>
            <w:hideMark/>
          </w:tcPr>
          <w:p w:rsidR="0025640D" w:rsidRPr="0025640D" w:rsidRDefault="0025640D" w:rsidP="0025640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25640D">
              <w:rPr>
                <w:rFonts w:ascii="Tahoma" w:eastAsia="DengXian" w:hAnsi="Tahoma" w:cs="Tahoma"/>
                <w:color w:val="000000"/>
                <w:sz w:val="18"/>
                <w:szCs w:val="18"/>
              </w:rPr>
              <w:t>4</w:t>
            </w:r>
          </w:p>
        </w:tc>
        <w:tc>
          <w:tcPr>
            <w:tcW w:w="3261" w:type="dxa"/>
            <w:vAlign w:val="center"/>
          </w:tcPr>
          <w:p w:rsidR="0025640D" w:rsidRPr="0025640D" w:rsidRDefault="0025640D" w:rsidP="0025640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25640D">
              <w:rPr>
                <w:rFonts w:ascii="Tahoma" w:hAnsi="Tahoma" w:cs="Tahoma"/>
                <w:color w:val="000000"/>
                <w:sz w:val="18"/>
                <w:szCs w:val="18"/>
              </w:rPr>
              <w:t>Κατάλληλη για άντληση 980 &amp;1480</w:t>
            </w:r>
          </w:p>
        </w:tc>
        <w:tc>
          <w:tcPr>
            <w:tcW w:w="1080" w:type="dxa"/>
            <w:vAlign w:val="center"/>
            <w:hideMark/>
          </w:tcPr>
          <w:p w:rsidR="0025640D" w:rsidRPr="0025640D" w:rsidRDefault="0025640D" w:rsidP="0025640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25640D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 </w:t>
            </w:r>
            <w:r w:rsidRPr="0025640D">
              <w:rPr>
                <w:rFonts w:ascii="Tahoma" w:eastAsia="DengXian" w:hAnsi="Tahoma" w:cs="Tahoma"/>
                <w:color w:val="000000"/>
                <w:sz w:val="18"/>
                <w:szCs w:val="18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25640D" w:rsidRPr="0025640D" w:rsidRDefault="0025640D" w:rsidP="0025640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25640D">
              <w:rPr>
                <w:rFonts w:ascii="Tahoma" w:eastAsia="DengXian" w:hAnsi="Tahoma" w:cs="Tahom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25640D" w:rsidRPr="0025640D" w:rsidRDefault="0025640D" w:rsidP="0025640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25640D">
              <w:rPr>
                <w:rFonts w:ascii="Tahoma" w:eastAsia="DengXian" w:hAnsi="Tahoma" w:cs="Tahoma"/>
                <w:color w:val="000000"/>
                <w:sz w:val="18"/>
                <w:szCs w:val="18"/>
              </w:rPr>
              <w:t> </w:t>
            </w:r>
          </w:p>
        </w:tc>
      </w:tr>
      <w:tr w:rsidR="0025640D" w:rsidRPr="0025640D" w:rsidTr="00FC22F1">
        <w:trPr>
          <w:trHeight w:val="521"/>
          <w:jc w:val="center"/>
        </w:trPr>
        <w:tc>
          <w:tcPr>
            <w:tcW w:w="1124" w:type="dxa"/>
            <w:vAlign w:val="center"/>
            <w:hideMark/>
          </w:tcPr>
          <w:p w:rsidR="0025640D" w:rsidRPr="0025640D" w:rsidRDefault="0025640D" w:rsidP="0025640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25640D">
              <w:rPr>
                <w:rFonts w:ascii="Tahoma" w:eastAsia="DengXian" w:hAnsi="Tahoma" w:cs="Tahoma"/>
                <w:color w:val="000000"/>
                <w:sz w:val="18"/>
                <w:szCs w:val="18"/>
              </w:rPr>
              <w:t>5</w:t>
            </w:r>
          </w:p>
        </w:tc>
        <w:tc>
          <w:tcPr>
            <w:tcW w:w="3261" w:type="dxa"/>
            <w:vAlign w:val="center"/>
          </w:tcPr>
          <w:p w:rsidR="0025640D" w:rsidRPr="0025640D" w:rsidRDefault="0025640D" w:rsidP="0025640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</w:pPr>
            <w:r w:rsidRPr="0025640D">
              <w:rPr>
                <w:rFonts w:ascii="Tahoma" w:hAnsi="Tahoma" w:cs="Tahoma"/>
                <w:color w:val="000000"/>
                <w:sz w:val="18"/>
                <w:szCs w:val="18"/>
              </w:rPr>
              <w:t>Διάμετρος μανδύα 125μ</w:t>
            </w:r>
            <w:r w:rsidRPr="0025640D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m</w:t>
            </w:r>
          </w:p>
        </w:tc>
        <w:tc>
          <w:tcPr>
            <w:tcW w:w="1080" w:type="dxa"/>
            <w:vAlign w:val="center"/>
            <w:hideMark/>
          </w:tcPr>
          <w:p w:rsidR="0025640D" w:rsidRPr="0025640D" w:rsidRDefault="0025640D" w:rsidP="0025640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25640D">
              <w:rPr>
                <w:rFonts w:ascii="Tahoma" w:eastAsia="DengXian" w:hAnsi="Tahoma" w:cs="Tahoma"/>
                <w:color w:val="000000"/>
                <w:sz w:val="18"/>
                <w:szCs w:val="18"/>
              </w:rPr>
              <w:t>NAI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25640D" w:rsidRPr="0025640D" w:rsidRDefault="0025640D" w:rsidP="0025640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25640D">
              <w:rPr>
                <w:rFonts w:ascii="Tahoma" w:eastAsia="DengXian" w:hAnsi="Tahoma" w:cs="Tahom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25640D" w:rsidRPr="0025640D" w:rsidRDefault="0025640D" w:rsidP="0025640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25640D">
              <w:rPr>
                <w:rFonts w:ascii="Tahoma" w:eastAsia="DengXian" w:hAnsi="Tahoma" w:cs="Tahoma"/>
                <w:color w:val="000000"/>
                <w:sz w:val="18"/>
                <w:szCs w:val="18"/>
              </w:rPr>
              <w:t> </w:t>
            </w:r>
          </w:p>
        </w:tc>
      </w:tr>
      <w:tr w:rsidR="0025640D" w:rsidRPr="0025640D" w:rsidTr="00FC22F1">
        <w:trPr>
          <w:trHeight w:val="330"/>
          <w:jc w:val="center"/>
        </w:trPr>
        <w:tc>
          <w:tcPr>
            <w:tcW w:w="1124" w:type="dxa"/>
            <w:vAlign w:val="center"/>
            <w:hideMark/>
          </w:tcPr>
          <w:p w:rsidR="0025640D" w:rsidRPr="0025640D" w:rsidRDefault="0025640D" w:rsidP="0025640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25640D">
              <w:rPr>
                <w:rFonts w:ascii="Tahoma" w:eastAsia="DengXian" w:hAnsi="Tahoma" w:cs="Tahoma"/>
                <w:color w:val="000000"/>
                <w:sz w:val="18"/>
                <w:szCs w:val="18"/>
              </w:rPr>
              <w:t>6</w:t>
            </w:r>
          </w:p>
        </w:tc>
        <w:tc>
          <w:tcPr>
            <w:tcW w:w="3261" w:type="dxa"/>
            <w:vAlign w:val="center"/>
          </w:tcPr>
          <w:p w:rsidR="0025640D" w:rsidRPr="0025640D" w:rsidRDefault="0025640D" w:rsidP="0025640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  <w:hideMark/>
          </w:tcPr>
          <w:p w:rsidR="0025640D" w:rsidRPr="0025640D" w:rsidRDefault="0025640D" w:rsidP="0025640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25640D">
              <w:rPr>
                <w:rFonts w:ascii="Tahoma" w:hAnsi="Tahoma" w:cs="Tahoma"/>
                <w:color w:val="000000"/>
                <w:sz w:val="18"/>
                <w:szCs w:val="18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25640D" w:rsidRPr="0025640D" w:rsidRDefault="0025640D" w:rsidP="0025640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25640D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25640D" w:rsidRPr="0025640D" w:rsidRDefault="0025640D" w:rsidP="0025640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25640D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 </w:t>
            </w:r>
          </w:p>
        </w:tc>
      </w:tr>
      <w:tr w:rsidR="0025640D" w:rsidRPr="0025640D" w:rsidTr="00FC22F1">
        <w:trPr>
          <w:trHeight w:val="330"/>
          <w:jc w:val="center"/>
        </w:trPr>
        <w:tc>
          <w:tcPr>
            <w:tcW w:w="1124" w:type="dxa"/>
            <w:vAlign w:val="center"/>
            <w:hideMark/>
          </w:tcPr>
          <w:p w:rsidR="0025640D" w:rsidRPr="0025640D" w:rsidRDefault="0025640D" w:rsidP="0025640D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5640D">
              <w:rPr>
                <w:rFonts w:ascii="Tahoma" w:eastAsia="DengXian" w:hAnsi="Tahoma" w:cs="Tahoma"/>
                <w:sz w:val="18"/>
                <w:szCs w:val="18"/>
              </w:rPr>
              <w:t>7</w:t>
            </w:r>
          </w:p>
        </w:tc>
        <w:tc>
          <w:tcPr>
            <w:tcW w:w="3261" w:type="dxa"/>
            <w:vAlign w:val="center"/>
          </w:tcPr>
          <w:p w:rsidR="0025640D" w:rsidRPr="0025640D" w:rsidRDefault="0025640D" w:rsidP="0025640D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5640D">
              <w:rPr>
                <w:rFonts w:ascii="Tahoma" w:hAnsi="Tahoma" w:cs="Tahoma"/>
                <w:sz w:val="18"/>
                <w:szCs w:val="18"/>
              </w:rPr>
              <w:t>ΠΟΣΟΤΗΤΑ</w:t>
            </w:r>
          </w:p>
        </w:tc>
        <w:tc>
          <w:tcPr>
            <w:tcW w:w="1080" w:type="dxa"/>
            <w:vAlign w:val="center"/>
            <w:hideMark/>
          </w:tcPr>
          <w:p w:rsidR="0025640D" w:rsidRPr="0025640D" w:rsidRDefault="0025640D" w:rsidP="0025640D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5640D">
              <w:rPr>
                <w:rFonts w:ascii="Tahoma" w:hAnsi="Tahoma" w:cs="Tahoma"/>
                <w:sz w:val="18"/>
                <w:szCs w:val="18"/>
                <w:lang w:val="en-US"/>
              </w:rPr>
              <w:t xml:space="preserve">2 </w:t>
            </w:r>
            <w:r w:rsidRPr="0025640D">
              <w:rPr>
                <w:rFonts w:ascii="Tahoma" w:hAnsi="Tahoma" w:cs="Tahoma"/>
                <w:sz w:val="18"/>
                <w:szCs w:val="18"/>
              </w:rPr>
              <w:t>μέτρα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25640D" w:rsidRPr="0025640D" w:rsidRDefault="0025640D" w:rsidP="0025640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25640D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25640D" w:rsidRPr="0025640D" w:rsidRDefault="0025640D" w:rsidP="0025640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25640D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 </w:t>
            </w:r>
          </w:p>
        </w:tc>
      </w:tr>
    </w:tbl>
    <w:p w:rsidR="00B43CAA" w:rsidRPr="0025640D" w:rsidRDefault="00B43CAA" w:rsidP="0025640D">
      <w:bookmarkStart w:id="0" w:name="_GoBack"/>
      <w:bookmarkEnd w:id="0"/>
    </w:p>
    <w:sectPr w:rsidR="00B43CAA" w:rsidRPr="0025640D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302B"/>
    <w:rsid w:val="000735AF"/>
    <w:rsid w:val="0025640D"/>
    <w:rsid w:val="0080302B"/>
    <w:rsid w:val="00B43CAA"/>
    <w:rsid w:val="00D25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53DF6F7-B000-45D0-84FA-8F97C791B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35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B630D778</Template>
  <TotalTime>1</TotalTime>
  <Pages>1</Pages>
  <Words>61</Words>
  <Characters>330</Characters>
  <Application>Microsoft Office Word</Application>
  <DocSecurity>0</DocSecurity>
  <Lines>2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CHATZIGIANNIS KONSTANTINOS</cp:lastModifiedBy>
  <cp:revision>2</cp:revision>
  <dcterms:created xsi:type="dcterms:W3CDTF">2025-11-25T09:50:00Z</dcterms:created>
  <dcterms:modified xsi:type="dcterms:W3CDTF">2025-11-25T09:50:00Z</dcterms:modified>
</cp:coreProperties>
</file>